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9C" w:rsidRPr="00427AB7" w:rsidRDefault="00E1529C" w:rsidP="00D36FD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427AB7">
        <w:rPr>
          <w:rFonts w:ascii="Times New Roman" w:hAnsi="Times New Roman" w:cs="Times New Roman"/>
          <w:sz w:val="28"/>
          <w:szCs w:val="28"/>
        </w:rPr>
        <w:t xml:space="preserve"> ЭТАП РЕСПУБЛИКАНСКОГО КОНКУРСА </w:t>
      </w:r>
      <w:r>
        <w:rPr>
          <w:rFonts w:ascii="Times New Roman" w:hAnsi="Times New Roman" w:cs="Times New Roman"/>
          <w:sz w:val="28"/>
          <w:szCs w:val="28"/>
        </w:rPr>
        <w:t>ТВОРЧЕСКИХ РАБОТ ДЛЯ ШКОЛЬНИКОВ И СТУДЕНТОВ         «СУДЬБА МОЕЙ СЕМЬИ В СУДЬБЕ МОЕЙ СТРАНЫ»</w:t>
      </w:r>
    </w:p>
    <w:p w:rsidR="00E1529C" w:rsidRPr="00427AB7" w:rsidRDefault="00E1529C" w:rsidP="00D36FD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D36FD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4525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4525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4525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4525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4525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4525FB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529C" w:rsidRPr="00427AB7" w:rsidRDefault="00E1529C" w:rsidP="006141B7">
      <w:pPr>
        <w:spacing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6141B7">
      <w:pPr>
        <w:spacing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427AB7">
        <w:rPr>
          <w:rFonts w:ascii="Times New Roman" w:hAnsi="Times New Roman" w:cs="Times New Roman"/>
          <w:sz w:val="28"/>
          <w:szCs w:val="28"/>
        </w:rPr>
        <w:t>РАБОТУ ВЫПОЛНИЛА:</w:t>
      </w:r>
    </w:p>
    <w:p w:rsidR="00E1529C" w:rsidRPr="00427AB7" w:rsidRDefault="00E1529C" w:rsidP="00657B28">
      <w:pPr>
        <w:spacing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427AB7">
        <w:rPr>
          <w:rFonts w:ascii="Times New Roman" w:hAnsi="Times New Roman" w:cs="Times New Roman"/>
          <w:sz w:val="28"/>
          <w:szCs w:val="28"/>
        </w:rPr>
        <w:t>МУЖДАБАЕВА ЗУЛЬФИЕ,        УЧЕНИЦА 6 КЛАССА,                        МБОУ «МАГАЗИНСКИЙ УВК»</w:t>
      </w:r>
    </w:p>
    <w:p w:rsidR="00E1529C" w:rsidRPr="00427AB7" w:rsidRDefault="00E1529C" w:rsidP="006141B7">
      <w:pPr>
        <w:spacing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1529C" w:rsidRPr="00427AB7" w:rsidRDefault="00E1529C" w:rsidP="00657B28">
      <w:pPr>
        <w:spacing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427AB7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E1529C" w:rsidRPr="00427AB7" w:rsidRDefault="00E1529C" w:rsidP="00427AB7">
      <w:pPr>
        <w:spacing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427AB7">
        <w:rPr>
          <w:rFonts w:ascii="Times New Roman" w:hAnsi="Times New Roman" w:cs="Times New Roman"/>
          <w:sz w:val="28"/>
          <w:szCs w:val="28"/>
        </w:rPr>
        <w:t xml:space="preserve">НИКУЛИНА АНТОНИНА ВИКТОРОВНА,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27AB7">
        <w:rPr>
          <w:rFonts w:ascii="Times New Roman" w:hAnsi="Times New Roman" w:cs="Times New Roman"/>
          <w:sz w:val="28"/>
          <w:szCs w:val="28"/>
        </w:rPr>
        <w:t xml:space="preserve">КЛАССНЫЙ РУКОВОДИТЕЛЬ                 6 КЛАССА,                                        </w:t>
      </w:r>
      <w:bookmarkStart w:id="0" w:name="_GoBack"/>
      <w:bookmarkEnd w:id="0"/>
      <w:r w:rsidRPr="00427AB7">
        <w:rPr>
          <w:rFonts w:ascii="Times New Roman" w:hAnsi="Times New Roman" w:cs="Times New Roman"/>
          <w:sz w:val="28"/>
          <w:szCs w:val="28"/>
        </w:rPr>
        <w:t xml:space="preserve"> МБОУ «МАГАЗИНСКИЙ УВК»</w:t>
      </w:r>
    </w:p>
    <w:p w:rsidR="00E1529C" w:rsidRPr="00427AB7" w:rsidRDefault="00E1529C" w:rsidP="00657B2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7A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</w:t>
      </w:r>
    </w:p>
    <w:p w:rsidR="00E1529C" w:rsidRPr="00427AB7" w:rsidRDefault="00E1529C" w:rsidP="00657B2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1529C" w:rsidRPr="00427AB7" w:rsidRDefault="00E1529C" w:rsidP="00657B2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1529C" w:rsidRPr="00427AB7" w:rsidRDefault="00E1529C" w:rsidP="00657B2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1529C" w:rsidRPr="00427AB7" w:rsidRDefault="00E1529C" w:rsidP="00657B2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1529C" w:rsidRPr="00427AB7" w:rsidRDefault="00E1529C" w:rsidP="00657B2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1529C" w:rsidRPr="00427AB7" w:rsidRDefault="00E1529C" w:rsidP="00657B2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1529C" w:rsidRPr="00427AB7" w:rsidRDefault="00E1529C" w:rsidP="009C505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AB7">
        <w:rPr>
          <w:rFonts w:ascii="Times New Roman" w:hAnsi="Times New Roman" w:cs="Times New Roman"/>
          <w:sz w:val="28"/>
          <w:szCs w:val="28"/>
        </w:rPr>
        <w:t>Красноперекопский район, 2015 год</w:t>
      </w:r>
    </w:p>
    <w:sectPr w:rsidR="00E1529C" w:rsidRPr="00427AB7" w:rsidSect="009C5054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9E0"/>
    <w:rsid w:val="00427AB7"/>
    <w:rsid w:val="00451C6C"/>
    <w:rsid w:val="004525FB"/>
    <w:rsid w:val="00531C48"/>
    <w:rsid w:val="006141B7"/>
    <w:rsid w:val="00657B28"/>
    <w:rsid w:val="00682098"/>
    <w:rsid w:val="006E233C"/>
    <w:rsid w:val="009C5054"/>
    <w:rsid w:val="00AC2895"/>
    <w:rsid w:val="00BE575B"/>
    <w:rsid w:val="00C1194E"/>
    <w:rsid w:val="00CA4E0A"/>
    <w:rsid w:val="00D36FD9"/>
    <w:rsid w:val="00DA4959"/>
    <w:rsid w:val="00E049E0"/>
    <w:rsid w:val="00E1529C"/>
    <w:rsid w:val="00EE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94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</Pages>
  <Words>73</Words>
  <Characters>417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Comp</cp:lastModifiedBy>
  <cp:revision>12</cp:revision>
  <cp:lastPrinted>2015-01-28T14:09:00Z</cp:lastPrinted>
  <dcterms:created xsi:type="dcterms:W3CDTF">2015-01-28T08:21:00Z</dcterms:created>
  <dcterms:modified xsi:type="dcterms:W3CDTF">2017-01-02T15:45:00Z</dcterms:modified>
</cp:coreProperties>
</file>